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平顶山玖多助拍有限公司</w:t>
      </w:r>
    </w:p>
    <w:p>
      <w:pPr>
        <w:adjustRightInd w:val="0"/>
        <w:snapToGrid w:val="0"/>
        <w:spacing w:after="100" w:afterAutospacing="1"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需求信息表</w:t>
      </w:r>
    </w:p>
    <w:p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平顶山玖多助拍有限公司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信息技术咨询服务；信息咨询服务（不含许可类信息咨询服务）；房地产评估；房地产经纪；房地产咨询；市场营销策划；技术服务、技术开发、技术咨询、技术交流、技术转让、技术推广；组织文化艺术交流活动；业务培训（不含教育培训、职业技能培训等需取得许可的培训）；二手车经纪；个人商务服务；市场调查（不含涉外调查）（除依法须经批准的项目外，凭营业执照依法自主开展经营活动）许可项目：二手车拍卖；拍卖业务；文物拍卖（依法须经批准的项目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企业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信息咨询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孔女士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17337586928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岗位名称：</w:t>
      </w:r>
      <w:r>
        <w:rPr>
          <w:rFonts w:hint="eastAsia" w:ascii="华文中宋" w:hAnsi="华文中宋" w:eastAsia="华文中宋"/>
          <w:sz w:val="28"/>
          <w:szCs w:val="28"/>
        </w:rPr>
        <w:t>业务经理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岗位职责：销售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学历要求：中专/技校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4、经验要求：一年以上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5、招聘人数：50人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面议，有提成，月结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相关福利：一年以后缴纳社保，</w:t>
      </w:r>
      <w:bookmarkStart w:id="0" w:name="_GoBack"/>
      <w:bookmarkEnd w:id="0"/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生日会，团建，聚餐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凌云路建设路向西二百米路北玖多助拍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</w:t>
      </w:r>
    </w:p>
    <w:p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0E2C3024"/>
    <w:rsid w:val="16E01860"/>
    <w:rsid w:val="1959028A"/>
    <w:rsid w:val="19F73A90"/>
    <w:rsid w:val="21681610"/>
    <w:rsid w:val="26E848A3"/>
    <w:rsid w:val="320F470F"/>
    <w:rsid w:val="325F72C5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  <w:rsid w:val="7BFCCB41"/>
    <w:rsid w:val="DFDE8B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greatwall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377</Words>
  <Characters>388</Characters>
  <Lines>0</Lines>
  <Paragraphs>0</Paragraphs>
  <TotalTime>3</TotalTime>
  <ScaleCrop>false</ScaleCrop>
  <LinksUpToDate>false</LinksUpToDate>
  <CharactersWithSpaces>487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2018-09-18T21:30:00Z</dcterms:created>
  <dc:creator>Administrator</dc:creator>
  <cp:lastModifiedBy>greatwall</cp:lastModifiedBy>
  <dcterms:modified xsi:type="dcterms:W3CDTF">2026-01-23T15:16:38Z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C2EF9E37BDC34114BAD4BAEBA97A0087_13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